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1DF5C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  <w:u w:val="single"/>
        </w:rPr>
        <w:t>John ROBERT</w:t>
      </w:r>
      <w:r w:rsidRPr="006A05B7"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2B4286CB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9E054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6349B" w14:textId="77777777" w:rsidR="006A05B7" w:rsidRPr="006A05B7" w:rsidRDefault="006A05B7" w:rsidP="006A05B7">
      <w:pPr>
        <w:pStyle w:val="NoSpacing"/>
        <w:tabs>
          <w:tab w:val="left" w:pos="720"/>
          <w:tab w:val="left" w:pos="1440"/>
          <w:tab w:val="left" w:pos="2016"/>
        </w:tabs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>23 Apr.1406</w:t>
      </w:r>
      <w:r w:rsidRPr="006A05B7">
        <w:rPr>
          <w:rFonts w:ascii="Times New Roman" w:hAnsi="Times New Roman" w:cs="Times New Roman"/>
          <w:sz w:val="24"/>
          <w:szCs w:val="24"/>
        </w:rPr>
        <w:tab/>
        <w:t>He was a juror on the inquisition post mortem held in Chilcote,</w:t>
      </w:r>
    </w:p>
    <w:p w14:paraId="432CF9A5" w14:textId="77777777" w:rsidR="006A05B7" w:rsidRPr="006A05B7" w:rsidRDefault="006A05B7" w:rsidP="006A05B7">
      <w:pPr>
        <w:pStyle w:val="NoSpacing"/>
        <w:tabs>
          <w:tab w:val="left" w:pos="720"/>
          <w:tab w:val="left" w:pos="1440"/>
          <w:tab w:val="left" w:pos="2016"/>
        </w:tabs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ab/>
      </w:r>
      <w:r w:rsidRPr="006A05B7">
        <w:rPr>
          <w:rFonts w:ascii="Times New Roman" w:hAnsi="Times New Roman" w:cs="Times New Roman"/>
          <w:sz w:val="24"/>
          <w:szCs w:val="24"/>
        </w:rPr>
        <w:tab/>
        <w:t>Derbyshire, into lands of Margaret Berkeley of Coberley(q.v.).</w:t>
      </w:r>
    </w:p>
    <w:p w14:paraId="21F57A01" w14:textId="0C0AD251" w:rsidR="006A05B7" w:rsidRPr="006A05B7" w:rsidRDefault="006A05B7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6A05B7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https://inquisitionspostmortem.ac.uk/quick-search/?q=19-42&amp;rq=19-42&amp;exact=false</w:t>
        </w:r>
      </w:hyperlink>
      <w:r w:rsidRPr="006A05B7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15FD466" w14:textId="77777777" w:rsidR="00413203" w:rsidRPr="006A05B7" w:rsidRDefault="00413203" w:rsidP="0041320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>15 May1406</w:t>
      </w:r>
      <w:r w:rsidRPr="006A05B7">
        <w:rPr>
          <w:rFonts w:ascii="Times New Roman" w:hAnsi="Times New Roman" w:cs="Times New Roman"/>
          <w:sz w:val="24"/>
          <w:szCs w:val="24"/>
        </w:rPr>
        <w:tab/>
        <w:t>He was a juror on the inquisition post mortem held in Chilcote, Derbyshire, into lands of Margaret Berkeley(q.v.).</w:t>
      </w:r>
    </w:p>
    <w:p w14:paraId="04643DC0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ab/>
      </w:r>
      <w:r w:rsidRPr="006A05B7">
        <w:rPr>
          <w:rFonts w:ascii="Times New Roman" w:hAnsi="Times New Roman" w:cs="Times New Roman"/>
          <w:sz w:val="24"/>
          <w:szCs w:val="24"/>
        </w:rPr>
        <w:tab/>
        <w:t>(www.inquisitionspostmortem.ac.uk  ref. eCIPM  19-42)</w:t>
      </w:r>
    </w:p>
    <w:p w14:paraId="14A1A96C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D5054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F73EA" w14:textId="77777777" w:rsidR="00413203" w:rsidRPr="006A05B7" w:rsidRDefault="00413203" w:rsidP="004132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5B7">
        <w:rPr>
          <w:rFonts w:ascii="Times New Roman" w:hAnsi="Times New Roman" w:cs="Times New Roman"/>
          <w:sz w:val="24"/>
          <w:szCs w:val="24"/>
        </w:rPr>
        <w:t>3 July 2021</w:t>
      </w:r>
    </w:p>
    <w:p w14:paraId="6B8AC94C" w14:textId="6E2833AA" w:rsidR="006A05B7" w:rsidRPr="006A05B7" w:rsidRDefault="006A05B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2025</w:t>
      </w:r>
    </w:p>
    <w:sectPr w:rsidR="006A05B7" w:rsidRPr="006A05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29F77" w14:textId="77777777" w:rsidR="00413203" w:rsidRDefault="00413203" w:rsidP="009139A6">
      <w:r>
        <w:separator/>
      </w:r>
    </w:p>
  </w:endnote>
  <w:endnote w:type="continuationSeparator" w:id="0">
    <w:p w14:paraId="2874F25A" w14:textId="77777777" w:rsidR="00413203" w:rsidRDefault="004132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B45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7F7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252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59839" w14:textId="77777777" w:rsidR="00413203" w:rsidRDefault="00413203" w:rsidP="009139A6">
      <w:r>
        <w:separator/>
      </w:r>
    </w:p>
  </w:footnote>
  <w:footnote w:type="continuationSeparator" w:id="0">
    <w:p w14:paraId="01E25064" w14:textId="77777777" w:rsidR="00413203" w:rsidRDefault="004132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57F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A6A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012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03"/>
    <w:rsid w:val="000666E0"/>
    <w:rsid w:val="002510B7"/>
    <w:rsid w:val="00413203"/>
    <w:rsid w:val="005C130B"/>
    <w:rsid w:val="006A05B7"/>
    <w:rsid w:val="00826F5C"/>
    <w:rsid w:val="009139A6"/>
    <w:rsid w:val="009448BB"/>
    <w:rsid w:val="00A3176C"/>
    <w:rsid w:val="00AE65F8"/>
    <w:rsid w:val="00BA00AB"/>
    <w:rsid w:val="00C23A6C"/>
    <w:rsid w:val="00CB4ED9"/>
    <w:rsid w:val="00CF049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423A1"/>
  <w15:chartTrackingRefBased/>
  <w15:docId w15:val="{B49A2061-2F3A-4C69-836C-6B49F648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05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quick-search/?q=19-42&amp;rq=19-42&amp;exact=fal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2021-07-03T18:13:00Z</dcterms:created>
  <dcterms:modified xsi:type="dcterms:W3CDTF">2025-01-06T09:26:00Z</dcterms:modified>
</cp:coreProperties>
</file>